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55E86">
      <w:pPr>
        <w:jc w:val="center"/>
        <w:rPr>
          <w:rFonts w:hint="eastAsia"/>
          <w:lang w:val="en-US" w:eastAsia="zh-CN"/>
        </w:rPr>
      </w:pPr>
    </w:p>
    <w:p w14:paraId="1FDA5515">
      <w:pPr>
        <w:jc w:val="center"/>
        <w:rPr>
          <w:rFonts w:hint="eastAsia"/>
          <w:lang w:val="en-US" w:eastAsia="zh-CN"/>
        </w:rPr>
      </w:pPr>
    </w:p>
    <w:p w14:paraId="4BDC41FF">
      <w:pPr>
        <w:jc w:val="center"/>
        <w:rPr>
          <w:rFonts w:hint="eastAsia"/>
          <w:lang w:val="en-US" w:eastAsia="zh-CN"/>
        </w:rPr>
      </w:pPr>
    </w:p>
    <w:p w14:paraId="1EEB06CE">
      <w:pPr>
        <w:jc w:val="center"/>
        <w:rPr>
          <w:rFonts w:hint="eastAsia"/>
          <w:lang w:val="en-US" w:eastAsia="zh-CN"/>
        </w:rPr>
      </w:pPr>
    </w:p>
    <w:p w14:paraId="5360CC7E">
      <w:pPr>
        <w:jc w:val="center"/>
        <w:rPr>
          <w:rFonts w:hint="eastAsia"/>
          <w:lang w:val="en-US" w:eastAsia="zh-CN"/>
        </w:rPr>
      </w:pPr>
    </w:p>
    <w:p w14:paraId="2BCA58CE">
      <w:pPr>
        <w:jc w:val="center"/>
        <w:rPr>
          <w:rFonts w:hint="eastAsia"/>
          <w:lang w:val="en-US" w:eastAsia="zh-CN"/>
        </w:rPr>
      </w:pPr>
    </w:p>
    <w:p w14:paraId="6024F804">
      <w:pPr>
        <w:jc w:val="center"/>
        <w:rPr>
          <w:rFonts w:hint="eastAsia"/>
          <w:lang w:val="en-US" w:eastAsia="zh-CN"/>
        </w:rPr>
      </w:pPr>
    </w:p>
    <w:p w14:paraId="445FFF51">
      <w:pPr>
        <w:jc w:val="center"/>
        <w:rPr>
          <w:rFonts w:hint="eastAsia"/>
          <w:lang w:val="en-US" w:eastAsia="zh-CN"/>
        </w:rPr>
      </w:pPr>
    </w:p>
    <w:p w14:paraId="33866E36">
      <w:pPr>
        <w:jc w:val="center"/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3233A2EF">
      <w:pPr>
        <w:jc w:val="center"/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  <w:t>国家</w:t>
      </w: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助</w:t>
      </w:r>
      <w:r>
        <w:rPr>
          <w:rFonts w:hint="default" w:ascii="Times New Roman" w:hAnsi="Times New Roman" w:eastAsia="宋体" w:cs="Times New Roman"/>
          <w:b/>
          <w:bCs/>
          <w:sz w:val="72"/>
          <w:szCs w:val="72"/>
          <w:lang w:val="en-US" w:eastAsia="zh-CN"/>
        </w:rPr>
        <w:t>学金报送材料</w:t>
      </w:r>
    </w:p>
    <w:p w14:paraId="1E087BD5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5E83D1CA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1E0E696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432D408">
      <w:pPr>
        <w:wordWrap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2024-2025学年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国家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助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学金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报告</w:t>
      </w:r>
    </w:p>
    <w:p w14:paraId="0B3F06BD"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2.国家助学金学生名单表</w:t>
      </w:r>
    </w:p>
    <w:p w14:paraId="663F8809"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3.国家助学金班级申报汇总表</w:t>
      </w:r>
    </w:p>
    <w:p w14:paraId="334137DC"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4.退役士兵国家助学金申请汇总表</w:t>
      </w:r>
    </w:p>
    <w:p w14:paraId="35F2416D"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5.公示影印材料</w:t>
      </w:r>
      <w:bookmarkStart w:id="0" w:name="_GoBack"/>
      <w:bookmarkEnd w:id="0"/>
    </w:p>
    <w:p w14:paraId="6B99D81D">
      <w:pPr>
        <w:wordWrap/>
        <w:jc w:val="left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 w14:paraId="046FBE10">
      <w:pPr>
        <w:wordWrap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</w:p>
    <w:p w14:paraId="43378036">
      <w:pPr>
        <w:wordWrap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</w:p>
    <w:p w14:paraId="37AD3141">
      <w:pPr>
        <w:wordWrap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</w:p>
    <w:p w14:paraId="6CCB031F">
      <w:pPr>
        <w:wordWrap/>
        <w:ind w:left="0" w:leftChars="0" w:firstLine="4635" w:firstLineChars="1539"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：</w:t>
      </w:r>
    </w:p>
    <w:p w14:paraId="713A8780">
      <w:pPr>
        <w:wordWrap/>
        <w:ind w:left="0" w:leftChars="0" w:firstLine="4635" w:firstLineChars="1539"/>
        <w:jc w:val="left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报送人：</w:t>
      </w:r>
    </w:p>
    <w:p w14:paraId="0F3E5BB0">
      <w:pPr>
        <w:wordWrap/>
        <w:ind w:left="0" w:leftChars="0" w:firstLine="4635" w:firstLineChars="1539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p w14:paraId="68128170">
      <w:pPr>
        <w:ind w:left="0" w:leftChars="0" w:firstLine="3231" w:firstLineChars="153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OGJjMjI1MGFmYmEyNzgxOTkwNjgyNzI4ODAwYzQifQ=="/>
  </w:docVars>
  <w:rsids>
    <w:rsidRoot w:val="00000000"/>
    <w:rsid w:val="16AF4A6E"/>
    <w:rsid w:val="1DBC07D7"/>
    <w:rsid w:val="226221EA"/>
    <w:rsid w:val="3AB64A60"/>
    <w:rsid w:val="3F8A6D16"/>
    <w:rsid w:val="414D5616"/>
    <w:rsid w:val="4ED35788"/>
    <w:rsid w:val="6E1F67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70</Words>
  <Characters>85</Characters>
  <Lines>0</Lines>
  <Paragraphs>0</Paragraphs>
  <TotalTime>0</TotalTime>
  <ScaleCrop>false</ScaleCrop>
  <LinksUpToDate>false</LinksUpToDate>
  <CharactersWithSpaces>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2018-10-16T07:57:00Z</dcterms:created>
  <dc:creator>Administrator</dc:creator>
  <cp:lastModifiedBy>备注</cp:lastModifiedBy>
  <cp:lastPrinted>2018-11-07T02:14:00Z</cp:lastPrinted>
  <dcterms:modified xsi:type="dcterms:W3CDTF">2024-09-27T06:58:51Z</dcterms:modified>
  <dc:title>财务金融系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C2BC4DCD5A734C679DCD1E2DDB09F6A0_12</vt:lpwstr>
  </property>
</Properties>
</file>